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771" w:rsidRDefault="00AD5771" w:rsidP="00AD57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OSSE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AD5771" w:rsidRDefault="00AD5771" w:rsidP="00AD57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Deeping, Kesteven, Lincolnshire. Shoe maker.</w:t>
      </w:r>
    </w:p>
    <w:p w:rsidR="00AD5771" w:rsidRDefault="00AD5771" w:rsidP="00AD5771">
      <w:pPr>
        <w:rPr>
          <w:rFonts w:ascii="Times New Roman" w:hAnsi="Times New Roman" w:cs="Times New Roman"/>
        </w:rPr>
      </w:pPr>
    </w:p>
    <w:p w:rsidR="00AD5771" w:rsidRDefault="00AD5771" w:rsidP="00AD5771">
      <w:pPr>
        <w:rPr>
          <w:rFonts w:ascii="Times New Roman" w:hAnsi="Times New Roman" w:cs="Times New Roman"/>
        </w:rPr>
      </w:pPr>
    </w:p>
    <w:p w:rsidR="00AD5771" w:rsidRDefault="00AD5771" w:rsidP="00AD57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Barker(q.v.) brought a plaint of debt against him and John </w:t>
      </w:r>
      <w:proofErr w:type="spellStart"/>
      <w:r>
        <w:rPr>
          <w:rFonts w:ascii="Times New Roman" w:hAnsi="Times New Roman" w:cs="Times New Roman"/>
        </w:rPr>
        <w:t>Waryn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AD5771" w:rsidRDefault="00AD5771" w:rsidP="00AD57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Tallington</w:t>
      </w:r>
      <w:proofErr w:type="spellEnd"/>
      <w:r>
        <w:rPr>
          <w:rFonts w:ascii="Times New Roman" w:hAnsi="Times New Roman" w:cs="Times New Roman"/>
        </w:rPr>
        <w:t>(q.v.).</w:t>
      </w:r>
    </w:p>
    <w:p w:rsidR="00AD5771" w:rsidRDefault="00AD5771" w:rsidP="00AD57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AD5771" w:rsidRDefault="00AD5771" w:rsidP="00AD5771">
      <w:pPr>
        <w:rPr>
          <w:rFonts w:ascii="Times New Roman" w:hAnsi="Times New Roman" w:cs="Times New Roman"/>
        </w:rPr>
      </w:pPr>
    </w:p>
    <w:p w:rsidR="00AD5771" w:rsidRDefault="00AD5771" w:rsidP="00AD5771">
      <w:pPr>
        <w:rPr>
          <w:rFonts w:ascii="Times New Roman" w:hAnsi="Times New Roman" w:cs="Times New Roman"/>
        </w:rPr>
      </w:pPr>
    </w:p>
    <w:p w:rsidR="00AD5771" w:rsidRDefault="00AD5771" w:rsidP="00AD57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January 2017</w:t>
      </w:r>
    </w:p>
    <w:p w:rsidR="006B2F86" w:rsidRPr="00E71FC3" w:rsidRDefault="00AD57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771" w:rsidRDefault="00AD5771" w:rsidP="00E71FC3">
      <w:r>
        <w:separator/>
      </w:r>
    </w:p>
  </w:endnote>
  <w:endnote w:type="continuationSeparator" w:id="0">
    <w:p w:rsidR="00AD5771" w:rsidRDefault="00AD577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771" w:rsidRDefault="00AD5771" w:rsidP="00E71FC3">
      <w:r>
        <w:separator/>
      </w:r>
    </w:p>
  </w:footnote>
  <w:footnote w:type="continuationSeparator" w:id="0">
    <w:p w:rsidR="00AD5771" w:rsidRDefault="00AD577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771"/>
    <w:rsid w:val="001A7C09"/>
    <w:rsid w:val="00577BD5"/>
    <w:rsid w:val="00656CBA"/>
    <w:rsid w:val="006A1F77"/>
    <w:rsid w:val="00733BE7"/>
    <w:rsid w:val="00AB52E8"/>
    <w:rsid w:val="00AD577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12E4D1-F6FF-48F9-B4D2-66F564CE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577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2017-01-29T20:55:00Z</dcterms:created>
  <dcterms:modified xsi:type="dcterms:W3CDTF">2017-01-29T20:56:00Z</dcterms:modified>
</cp:coreProperties>
</file>